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579F05" w14:textId="77777777" w:rsidR="00AF5705" w:rsidRDefault="00AF5705" w:rsidP="00AF57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WHITE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447C3CD0" w14:textId="77777777" w:rsidR="00AF5705" w:rsidRDefault="00AF5705" w:rsidP="00AF57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35C1AA" w14:textId="77777777" w:rsidR="00AF5705" w:rsidRDefault="00AF5705" w:rsidP="00AF57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538940" w14:textId="77777777" w:rsidR="00AF5705" w:rsidRDefault="00AF5705" w:rsidP="00AF57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Feb.1478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Robert Rede(q.v.) gave all his lands and </w:t>
      </w:r>
      <w:proofErr w:type="gramStart"/>
      <w:r>
        <w:rPr>
          <w:rFonts w:ascii="Times New Roman" w:hAnsi="Times New Roman" w:cs="Times New Roman"/>
          <w:sz w:val="24"/>
          <w:szCs w:val="24"/>
        </w:rPr>
        <w:t>tenements</w:t>
      </w:r>
      <w:proofErr w:type="gramEnd"/>
    </w:p>
    <w:p w14:paraId="19C524B5" w14:textId="77777777" w:rsidR="00AF5705" w:rsidRDefault="00AF5705" w:rsidP="00AF57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 Kent to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draper(q.v.).</w:t>
      </w:r>
    </w:p>
    <w:p w14:paraId="3B1E0008" w14:textId="77777777" w:rsidR="00AF5705" w:rsidRDefault="00AF5705" w:rsidP="00AF57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C.C.R. 1476-85 p.91)</w:t>
      </w:r>
    </w:p>
    <w:p w14:paraId="08F4094D" w14:textId="77777777" w:rsidR="00AF5705" w:rsidRDefault="00AF5705" w:rsidP="00AF57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159303" w14:textId="77777777" w:rsidR="00AF5705" w:rsidRDefault="00AF5705" w:rsidP="00AF57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B58ADD" w14:textId="77777777" w:rsidR="00AF5705" w:rsidRDefault="00AF5705" w:rsidP="00AF57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April 2021</w:t>
      </w:r>
    </w:p>
    <w:p w14:paraId="49DACA8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E9085C" w14:textId="77777777" w:rsidR="00AF5705" w:rsidRDefault="00AF5705" w:rsidP="009139A6">
      <w:r>
        <w:separator/>
      </w:r>
    </w:p>
  </w:endnote>
  <w:endnote w:type="continuationSeparator" w:id="0">
    <w:p w14:paraId="3BD7E3DD" w14:textId="77777777" w:rsidR="00AF5705" w:rsidRDefault="00AF570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B730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1CC26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3AA2A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97AFB8" w14:textId="77777777" w:rsidR="00AF5705" w:rsidRDefault="00AF5705" w:rsidP="009139A6">
      <w:r>
        <w:separator/>
      </w:r>
    </w:p>
  </w:footnote>
  <w:footnote w:type="continuationSeparator" w:id="0">
    <w:p w14:paraId="73D54CEF" w14:textId="77777777" w:rsidR="00AF5705" w:rsidRDefault="00AF570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E40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32E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EE5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705"/>
    <w:rsid w:val="000666E0"/>
    <w:rsid w:val="002510B7"/>
    <w:rsid w:val="005C130B"/>
    <w:rsid w:val="00826F5C"/>
    <w:rsid w:val="009139A6"/>
    <w:rsid w:val="009448BB"/>
    <w:rsid w:val="00A3176C"/>
    <w:rsid w:val="00AF5705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EFC2A"/>
  <w15:chartTrackingRefBased/>
  <w15:docId w15:val="{DF29FD67-C0E8-4D86-BE81-58ECFD40E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2021-04-12T09:38:00Z</dcterms:created>
  <dcterms:modified xsi:type="dcterms:W3CDTF">2021-04-12T09:39:00Z</dcterms:modified>
</cp:coreProperties>
</file>